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94EA4" w14:textId="77777777" w:rsidR="006E30D2" w:rsidRDefault="006E30D2" w:rsidP="006E30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CHAMBERLEYN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fl.1492)</w:t>
      </w:r>
    </w:p>
    <w:p w14:paraId="694ABAB9" w14:textId="77777777" w:rsidR="006E30D2" w:rsidRDefault="006E30D2" w:rsidP="006E30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72EA408B" w14:textId="77777777" w:rsidR="006E30D2" w:rsidRDefault="006E30D2" w:rsidP="006E30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BAFF92" w14:textId="6641B12A" w:rsidR="006E30D2" w:rsidRDefault="006E30D2" w:rsidP="006E30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367A45" w14:textId="77777777" w:rsidR="00A60C8E" w:rsidRDefault="00A60C8E" w:rsidP="006E30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D47955" w14:textId="77777777" w:rsidR="009A6511" w:rsidRDefault="009A6511" w:rsidP="009A65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 xml:space="preserve">He took on an apprentice, Harry </w:t>
      </w:r>
      <w:proofErr w:type="spellStart"/>
      <w:r>
        <w:rPr>
          <w:rFonts w:ascii="Times New Roman" w:hAnsi="Times New Roman" w:cs="Times New Roman"/>
          <w:sz w:val="24"/>
          <w:szCs w:val="24"/>
        </w:rPr>
        <w:t>Luston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A3F8713" w14:textId="3244B654" w:rsidR="009A6511" w:rsidRDefault="009A6511" w:rsidP="009A65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11138D75" w14:textId="4D930066" w:rsidR="009E158F" w:rsidRDefault="009E158F" w:rsidP="009A65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1467-8</w:t>
      </w:r>
      <w:r>
        <w:rPr>
          <w:rFonts w:ascii="Times New Roman" w:hAnsi="Times New Roman" w:cs="Times New Roman"/>
          <w:sz w:val="24"/>
          <w:szCs w:val="24"/>
        </w:rPr>
        <w:tab/>
        <w:t xml:space="preserve">He had an apprentice, called </w:t>
      </w:r>
      <w:proofErr w:type="spellStart"/>
      <w:r>
        <w:rPr>
          <w:rFonts w:ascii="Times New Roman" w:hAnsi="Times New Roman" w:cs="Times New Roman"/>
          <w:sz w:val="24"/>
          <w:szCs w:val="24"/>
        </w:rPr>
        <w:t>Herry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Preston(q.v.).</w:t>
      </w:r>
    </w:p>
    <w:p w14:paraId="1B832478" w14:textId="5DF4B64B" w:rsidR="009E158F" w:rsidRDefault="009E158F" w:rsidP="009E158F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010B4">
        <w:rPr>
          <w:rFonts w:ascii="Times New Roman" w:eastAsia="Times New Roman" w:hAnsi="Times New Roman" w:cs="Times New Roman"/>
          <w:sz w:val="24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r w:rsidRPr="005010B4"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r w:rsidRPr="005010B4">
        <w:rPr>
          <w:rFonts w:ascii="Times New Roman" w:eastAsia="Times New Roman" w:hAnsi="Times New Roman" w:cs="Times New Roman"/>
          <w:sz w:val="24"/>
          <w:szCs w:val="24"/>
        </w:rPr>
        <w:t xml:space="preserve"> published by the Cutlers’ Company 1916 p.</w:t>
      </w:r>
      <w:r>
        <w:rPr>
          <w:rFonts w:ascii="Times New Roman" w:eastAsia="Times New Roman" w:hAnsi="Times New Roman" w:cs="Times New Roman"/>
          <w:sz w:val="24"/>
          <w:szCs w:val="24"/>
        </w:rPr>
        <w:t>360</w:t>
      </w:r>
      <w:r w:rsidRPr="005010B4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40EEF0D4" w14:textId="77777777" w:rsidR="00A60C8E" w:rsidRPr="00E51419" w:rsidRDefault="00A60C8E" w:rsidP="00A60C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1468-9</w:t>
      </w:r>
      <w:r>
        <w:rPr>
          <w:rFonts w:ascii="Times New Roman" w:hAnsi="Times New Roman" w:cs="Times New Roman"/>
          <w:sz w:val="24"/>
          <w:szCs w:val="24"/>
        </w:rPr>
        <w:tab/>
        <w:t>He had entered the Cutlers’ Company, when he paid 10s towards his entry fee.</w:t>
      </w:r>
    </w:p>
    <w:p w14:paraId="10023D1B" w14:textId="3C15395D" w:rsidR="00A60C8E" w:rsidRPr="00A60C8E" w:rsidRDefault="00A60C8E" w:rsidP="00A60C8E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(“History of the Cutlers’ Company of London and of the Minor Cutlery Crafts, With</w:t>
      </w:r>
      <w:r>
        <w:rPr>
          <w:rFonts w:eastAsia="Times New Roman" w:cs="Times New Roman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Biographical Notices of Early London Cutlers” by Charles Welch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published by</w:t>
      </w:r>
      <w:r>
        <w:rPr>
          <w:rFonts w:eastAsia="Times New Roman" w:cs="Times New Roman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Cutlers’ Company 1916 p.361)</w:t>
      </w:r>
    </w:p>
    <w:p w14:paraId="122DAB89" w14:textId="77777777" w:rsidR="009A6511" w:rsidRDefault="009A6511" w:rsidP="009A65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1469</w:t>
      </w:r>
      <w:r>
        <w:rPr>
          <w:rFonts w:ascii="Times New Roman" w:hAnsi="Times New Roman" w:cs="Times New Roman"/>
          <w:sz w:val="24"/>
          <w:szCs w:val="24"/>
        </w:rPr>
        <w:tab/>
        <w:t>He took on an apprentice, William Forest(q.v.).</w:t>
      </w:r>
    </w:p>
    <w:p w14:paraId="7E02B486" w14:textId="0A3B27FB" w:rsidR="009A6511" w:rsidRDefault="009A6511" w:rsidP="006E30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1A79901E" w14:textId="625A40F3" w:rsidR="00EF4BF8" w:rsidRDefault="00EF4BF8" w:rsidP="006E30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1469-70</w:t>
      </w:r>
      <w:r>
        <w:rPr>
          <w:rFonts w:ascii="Times New Roman" w:hAnsi="Times New Roman" w:cs="Times New Roman"/>
          <w:sz w:val="24"/>
          <w:szCs w:val="24"/>
        </w:rPr>
        <w:tab/>
        <w:t>He paid 10s towards his entry fee into the Cutlers’ Company.</w:t>
      </w:r>
    </w:p>
    <w:p w14:paraId="5630B565" w14:textId="03F7687C" w:rsidR="00EF4BF8" w:rsidRDefault="00EF4BF8" w:rsidP="00EF4BF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5010B4">
        <w:rPr>
          <w:rFonts w:ascii="Times New Roman" w:eastAsia="Times New Roman" w:hAnsi="Times New Roman" w:cs="Times New Roman"/>
          <w:sz w:val="24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proofErr w:type="gramStart"/>
      <w:r w:rsidRPr="005010B4"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 w:rsidRPr="005010B4">
        <w:rPr>
          <w:rFonts w:ascii="Times New Roman" w:eastAsia="Times New Roman" w:hAnsi="Times New Roman" w:cs="Times New Roman"/>
          <w:sz w:val="24"/>
          <w:szCs w:val="24"/>
        </w:rPr>
        <w:t xml:space="preserve"> published by the Cutlers’ Company 1916 p.</w:t>
      </w:r>
      <w:r>
        <w:rPr>
          <w:rFonts w:ascii="Times New Roman" w:eastAsia="Times New Roman" w:hAnsi="Times New Roman" w:cs="Times New Roman"/>
          <w:sz w:val="24"/>
          <w:szCs w:val="24"/>
        </w:rPr>
        <w:t>362</w:t>
      </w:r>
      <w:r w:rsidRPr="005010B4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FF2A028" w14:textId="77777777" w:rsidR="00F91FF1" w:rsidRPr="00F91FF1" w:rsidRDefault="00F91FF1" w:rsidP="00F91FF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91FF1">
        <w:rPr>
          <w:rFonts w:ascii="Times New Roman" w:hAnsi="Times New Roman" w:cs="Times New Roman"/>
          <w:sz w:val="24"/>
          <w:szCs w:val="24"/>
        </w:rPr>
        <w:t xml:space="preserve">  3 Oct. 1476</w:t>
      </w:r>
      <w:r w:rsidRPr="00F91FF1"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 w:rsidRPr="00F91FF1">
        <w:rPr>
          <w:rFonts w:ascii="Times New Roman" w:hAnsi="Times New Roman" w:cs="Times New Roman"/>
          <w:sz w:val="24"/>
          <w:szCs w:val="24"/>
        </w:rPr>
        <w:t>Martill</w:t>
      </w:r>
      <w:proofErr w:type="spellEnd"/>
      <w:r w:rsidRPr="00F91FF1">
        <w:rPr>
          <w:rFonts w:ascii="Times New Roman" w:hAnsi="Times New Roman" w:cs="Times New Roman"/>
          <w:sz w:val="24"/>
          <w:szCs w:val="24"/>
        </w:rPr>
        <w:t xml:space="preserve"> of London, cutler(q.v.), gifted him his goods and </w:t>
      </w:r>
      <w:proofErr w:type="spellStart"/>
      <w:r w:rsidRPr="00F91FF1">
        <w:rPr>
          <w:rFonts w:ascii="Times New Roman" w:hAnsi="Times New Roman" w:cs="Times New Roman"/>
          <w:sz w:val="24"/>
          <w:szCs w:val="24"/>
        </w:rPr>
        <w:t>chattles</w:t>
      </w:r>
      <w:proofErr w:type="spellEnd"/>
      <w:r w:rsidRPr="00F91FF1">
        <w:rPr>
          <w:rFonts w:ascii="Times New Roman" w:hAnsi="Times New Roman" w:cs="Times New Roman"/>
          <w:sz w:val="24"/>
          <w:szCs w:val="24"/>
        </w:rPr>
        <w:t>.</w:t>
      </w:r>
    </w:p>
    <w:p w14:paraId="59F6EFC1" w14:textId="77777777" w:rsidR="00F91FF1" w:rsidRPr="00F91FF1" w:rsidRDefault="00F91FF1" w:rsidP="00F91FF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F91FF1">
        <w:rPr>
          <w:rFonts w:ascii="Times New Roman" w:hAnsi="Times New Roman" w:cs="Times New Roman"/>
          <w:sz w:val="24"/>
          <w:szCs w:val="24"/>
        </w:rPr>
        <w:t>(“Calendar of Plea and Memoranda Rolls 1458-1482”, ed. Philip E. Jones,</w:t>
      </w:r>
    </w:p>
    <w:p w14:paraId="695012EB" w14:textId="1A084DA4" w:rsidR="00F91FF1" w:rsidRPr="00F91FF1" w:rsidRDefault="00F91FF1" w:rsidP="00F91FF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F91FF1">
        <w:rPr>
          <w:rFonts w:ascii="Times New Roman" w:hAnsi="Times New Roman" w:cs="Times New Roman"/>
          <w:sz w:val="24"/>
          <w:szCs w:val="24"/>
        </w:rPr>
        <w:t>Pub. Cambridge University Press, 1961, p.173)</w:t>
      </w:r>
    </w:p>
    <w:p w14:paraId="09963B73" w14:textId="77777777" w:rsidR="00C435F4" w:rsidRDefault="00C435F4" w:rsidP="00C435F4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1478</w:t>
      </w:r>
      <w:r>
        <w:rPr>
          <w:rFonts w:ascii="Times New Roman" w:hAnsi="Times New Roman" w:cs="Times New Roman"/>
          <w:sz w:val="24"/>
          <w:szCs w:val="24"/>
        </w:rPr>
        <w:tab/>
        <w:t>He took on an apprentice, John Ryder(q.v.).</w:t>
      </w:r>
    </w:p>
    <w:p w14:paraId="63734FCA" w14:textId="77777777" w:rsidR="00C435F4" w:rsidRDefault="00C435F4" w:rsidP="00C435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633529EC" w14:textId="66AE15E2" w:rsidR="00C435F4" w:rsidRDefault="00C435F4" w:rsidP="006E30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>He took on an apprentice, William Burgh(q.v.).</w:t>
      </w:r>
    </w:p>
    <w:p w14:paraId="3B9F4EE9" w14:textId="77777777" w:rsidR="00F91FF1" w:rsidRDefault="00F91FF1" w:rsidP="00F91FF1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1480</w:t>
      </w:r>
      <w:r>
        <w:rPr>
          <w:rFonts w:ascii="Times New Roman" w:hAnsi="Times New Roman" w:cs="Times New Roman"/>
          <w:sz w:val="24"/>
          <w:szCs w:val="24"/>
        </w:rPr>
        <w:tab/>
        <w:t xml:space="preserve">He took on an apprentice,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Wygam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F8A6707" w14:textId="19A86A88" w:rsidR="00F91FF1" w:rsidRDefault="00F91FF1" w:rsidP="006E30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6D8338F4" w14:textId="77777777" w:rsidR="005010B4" w:rsidRPr="005010B4" w:rsidRDefault="005010B4" w:rsidP="005010B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010B4">
        <w:rPr>
          <w:rFonts w:ascii="Times New Roman" w:hAnsi="Times New Roman" w:cs="Times New Roman"/>
          <w:sz w:val="24"/>
          <w:szCs w:val="24"/>
        </w:rPr>
        <w:t xml:space="preserve">         1482-3</w:t>
      </w:r>
      <w:r>
        <w:rPr>
          <w:rFonts w:cs="Times New Roman"/>
          <w:szCs w:val="24"/>
        </w:rPr>
        <w:tab/>
      </w:r>
      <w:r w:rsidRPr="005010B4">
        <w:rPr>
          <w:rFonts w:ascii="Times New Roman" w:hAnsi="Times New Roman" w:cs="Times New Roman"/>
          <w:sz w:val="24"/>
          <w:szCs w:val="24"/>
        </w:rPr>
        <w:t>He was Senior Warden of the Cutlers’ Company.</w:t>
      </w:r>
    </w:p>
    <w:p w14:paraId="5E2CED30" w14:textId="6B3FCAA8" w:rsidR="005010B4" w:rsidRDefault="005010B4" w:rsidP="005010B4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010B4">
        <w:rPr>
          <w:rFonts w:ascii="Times New Roman" w:eastAsia="Times New Roman" w:hAnsi="Times New Roman" w:cs="Times New Roman"/>
          <w:sz w:val="24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proofErr w:type="gramStart"/>
      <w:r w:rsidRPr="005010B4"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 w:rsidRPr="005010B4">
        <w:rPr>
          <w:rFonts w:ascii="Times New Roman" w:eastAsia="Times New Roman" w:hAnsi="Times New Roman" w:cs="Times New Roman"/>
          <w:sz w:val="24"/>
          <w:szCs w:val="24"/>
        </w:rPr>
        <w:t xml:space="preserve"> published by the Cutlers’ Company 1916 p.245)</w:t>
      </w:r>
    </w:p>
    <w:p w14:paraId="2569A784" w14:textId="77777777" w:rsidR="00C435F4" w:rsidRDefault="00C435F4" w:rsidP="00C435F4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took on an apprentice,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Loryng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14C2D3F" w14:textId="77777777" w:rsidR="00C435F4" w:rsidRDefault="00C435F4" w:rsidP="00C435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4270AFDD" w14:textId="77777777" w:rsidR="00C435F4" w:rsidRDefault="00C435F4" w:rsidP="00C435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1485</w:t>
      </w:r>
      <w:r>
        <w:rPr>
          <w:rFonts w:ascii="Times New Roman" w:hAnsi="Times New Roman" w:cs="Times New Roman"/>
          <w:sz w:val="24"/>
          <w:szCs w:val="24"/>
        </w:rPr>
        <w:tab/>
        <w:t>He took on apprentice, John Hamond(q.v.).</w:t>
      </w:r>
    </w:p>
    <w:p w14:paraId="094E8C51" w14:textId="2634F933" w:rsidR="00C435F4" w:rsidRDefault="00C435F4" w:rsidP="00C435F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1285B29E" w14:textId="77777777" w:rsidR="005010B4" w:rsidRDefault="005010B4" w:rsidP="005010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1485</w:t>
      </w:r>
      <w:r>
        <w:rPr>
          <w:rFonts w:ascii="Times New Roman" w:hAnsi="Times New Roman" w:cs="Times New Roman"/>
          <w:sz w:val="24"/>
          <w:szCs w:val="24"/>
        </w:rPr>
        <w:tab/>
        <w:t>He took on an apprentice, Thomas Robertson(q.v.).</w:t>
      </w:r>
    </w:p>
    <w:p w14:paraId="01B832E8" w14:textId="5E90B289" w:rsidR="005010B4" w:rsidRPr="005010B4" w:rsidRDefault="005010B4" w:rsidP="005010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7C9430B6" w14:textId="65FF8236" w:rsidR="005010B4" w:rsidRDefault="005010B4" w:rsidP="005010B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5010B4">
        <w:rPr>
          <w:rFonts w:ascii="Times New Roman" w:eastAsia="Times New Roman" w:hAnsi="Times New Roman" w:cs="Times New Roman"/>
          <w:sz w:val="24"/>
          <w:szCs w:val="24"/>
        </w:rPr>
        <w:t xml:space="preserve">         1486-7</w:t>
      </w:r>
      <w:r w:rsidRPr="005010B4">
        <w:rPr>
          <w:rFonts w:ascii="Times New Roman" w:eastAsia="Times New Roman" w:hAnsi="Times New Roman" w:cs="Times New Roman"/>
          <w:sz w:val="24"/>
          <w:szCs w:val="24"/>
        </w:rPr>
        <w:tab/>
        <w:t xml:space="preserve">He was Junior Warden of the Cutlers’ Company.   </w:t>
      </w:r>
    </w:p>
    <w:p w14:paraId="163344DC" w14:textId="701E29E1" w:rsidR="005010B4" w:rsidRPr="005010B4" w:rsidRDefault="005010B4" w:rsidP="005010B4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010B4">
        <w:rPr>
          <w:rFonts w:ascii="Times New Roman" w:eastAsia="Times New Roman" w:hAnsi="Times New Roman" w:cs="Times New Roman"/>
          <w:sz w:val="24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proofErr w:type="gramStart"/>
      <w:r w:rsidRPr="005010B4"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 w:rsidRPr="005010B4">
        <w:rPr>
          <w:rFonts w:ascii="Times New Roman" w:eastAsia="Times New Roman" w:hAnsi="Times New Roman" w:cs="Times New Roman"/>
          <w:sz w:val="24"/>
          <w:szCs w:val="24"/>
        </w:rPr>
        <w:t xml:space="preserve"> published by the Cutlers’ Company 1916 p.245)</w:t>
      </w:r>
    </w:p>
    <w:p w14:paraId="5C1DB3FF" w14:textId="15DDA74F" w:rsidR="005010B4" w:rsidRDefault="005010B4" w:rsidP="005010B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5010B4">
        <w:rPr>
          <w:rFonts w:ascii="Times New Roman" w:eastAsia="Times New Roman" w:hAnsi="Times New Roman" w:cs="Times New Roman"/>
          <w:sz w:val="24"/>
          <w:szCs w:val="24"/>
        </w:rPr>
        <w:t xml:space="preserve">       1490-91</w:t>
      </w:r>
      <w:r w:rsidRPr="005010B4">
        <w:rPr>
          <w:rFonts w:ascii="Times New Roman" w:eastAsia="Times New Roman" w:hAnsi="Times New Roman" w:cs="Times New Roman"/>
          <w:sz w:val="24"/>
          <w:szCs w:val="24"/>
        </w:rPr>
        <w:tab/>
        <w:t>He was Senior Warden again.   (ibid.)</w:t>
      </w:r>
    </w:p>
    <w:p w14:paraId="01B57B0A" w14:textId="77777777" w:rsidR="005010B4" w:rsidRDefault="005010B4" w:rsidP="005010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1492</w:t>
      </w:r>
      <w:r>
        <w:rPr>
          <w:rFonts w:ascii="Times New Roman" w:hAnsi="Times New Roman" w:cs="Times New Roman"/>
          <w:sz w:val="24"/>
          <w:szCs w:val="24"/>
        </w:rPr>
        <w:tab/>
        <w:t>He took on an apprentice, John Spenser(q.v.).</w:t>
      </w:r>
    </w:p>
    <w:p w14:paraId="736841E9" w14:textId="1E9EC5B6" w:rsidR="005010B4" w:rsidRDefault="005010B4" w:rsidP="005010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28565140" w14:textId="77777777" w:rsidR="00F91FF1" w:rsidRDefault="00F91FF1" w:rsidP="00F91FF1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1492</w:t>
      </w:r>
      <w:r>
        <w:rPr>
          <w:rFonts w:ascii="Times New Roman" w:hAnsi="Times New Roman" w:cs="Times New Roman"/>
          <w:sz w:val="24"/>
          <w:szCs w:val="24"/>
        </w:rPr>
        <w:tab/>
        <w:t xml:space="preserve">He took on an apprentice,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Atkynson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277C704" w14:textId="77777777" w:rsidR="00F91FF1" w:rsidRDefault="00F91FF1" w:rsidP="00F91F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181A91DD" w14:textId="77777777" w:rsidR="00F91FF1" w:rsidRDefault="00F91FF1" w:rsidP="00F91F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1494</w:t>
      </w:r>
      <w:r>
        <w:rPr>
          <w:rFonts w:ascii="Times New Roman" w:hAnsi="Times New Roman" w:cs="Times New Roman"/>
          <w:sz w:val="24"/>
          <w:szCs w:val="24"/>
        </w:rPr>
        <w:tab/>
        <w:t xml:space="preserve">He took on an apprentice,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Boterell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C13A2B8" w14:textId="2D06F51E" w:rsidR="00F91FF1" w:rsidRPr="005010B4" w:rsidRDefault="00F91FF1" w:rsidP="005010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7A8F1D77" w14:textId="6E47A2F3" w:rsidR="005010B4" w:rsidRDefault="005010B4" w:rsidP="005010B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5010B4">
        <w:rPr>
          <w:rFonts w:ascii="Times New Roman" w:eastAsia="Times New Roman" w:hAnsi="Times New Roman" w:cs="Times New Roman"/>
          <w:sz w:val="24"/>
          <w:szCs w:val="24"/>
        </w:rPr>
        <w:t xml:space="preserve">         1496-7</w:t>
      </w:r>
      <w:r w:rsidRPr="005010B4">
        <w:rPr>
          <w:rFonts w:ascii="Times New Roman" w:eastAsia="Times New Roman" w:hAnsi="Times New Roman" w:cs="Times New Roman"/>
          <w:sz w:val="24"/>
          <w:szCs w:val="24"/>
        </w:rPr>
        <w:tab/>
        <w:t xml:space="preserve">Senior Warden for a third time.   </w:t>
      </w:r>
    </w:p>
    <w:p w14:paraId="5F20199B" w14:textId="68DDC1E7" w:rsidR="005010B4" w:rsidRDefault="005010B4" w:rsidP="005010B4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010B4">
        <w:rPr>
          <w:rFonts w:ascii="Times New Roman" w:eastAsia="Times New Roman" w:hAnsi="Times New Roman" w:cs="Times New Roman"/>
          <w:sz w:val="24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r w:rsidRPr="005010B4"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r w:rsidRPr="005010B4">
        <w:rPr>
          <w:rFonts w:ascii="Times New Roman" w:eastAsia="Times New Roman" w:hAnsi="Times New Roman" w:cs="Times New Roman"/>
          <w:sz w:val="24"/>
          <w:szCs w:val="24"/>
        </w:rPr>
        <w:t xml:space="preserve"> published by the Cutlers’ Company 1916 p.245)</w:t>
      </w:r>
    </w:p>
    <w:p w14:paraId="1E64B787" w14:textId="06BA83C9" w:rsidR="004C453D" w:rsidRPr="004C453D" w:rsidRDefault="004C453D" w:rsidP="004C45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1498-9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He had an apprentice called Robert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Ratklyff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(q.v.). 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ibid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.p.371)</w:t>
      </w:r>
    </w:p>
    <w:p w14:paraId="38B5E7F4" w14:textId="108730EA" w:rsidR="005010B4" w:rsidRDefault="005010B4" w:rsidP="006E30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7FEED3" w14:textId="70631FDD" w:rsidR="00EF4BF8" w:rsidRDefault="00EF4BF8" w:rsidP="006E30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EE9AFD" w14:textId="25CA5D85" w:rsidR="00A60C8E" w:rsidRDefault="00A60C8E" w:rsidP="006E30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2023</w:t>
      </w:r>
    </w:p>
    <w:p w14:paraId="5F727116" w14:textId="54963A47" w:rsidR="004C453D" w:rsidRDefault="004C453D" w:rsidP="006E30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March 2023</w:t>
      </w:r>
    </w:p>
    <w:p w14:paraId="224688BE" w14:textId="06F8976D" w:rsidR="004C453D" w:rsidRDefault="004C453D" w:rsidP="006E30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937405" w14:textId="71D6D0FC" w:rsidR="00F91FF1" w:rsidRPr="00CA6A58" w:rsidRDefault="00F91FF1" w:rsidP="006E30D2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14:paraId="591C51CD" w14:textId="77777777" w:rsidR="00F91FF1" w:rsidRDefault="00F91FF1" w:rsidP="006E30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6A3414" w14:textId="185CACB3" w:rsidR="00C435F4" w:rsidRDefault="00C435F4" w:rsidP="006E30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5A02CE" w14:textId="77777777" w:rsidR="00C435F4" w:rsidRDefault="00C435F4" w:rsidP="006E30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1C279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B00BB" w14:textId="77777777" w:rsidR="004E431C" w:rsidRDefault="004E431C" w:rsidP="009139A6">
      <w:r>
        <w:separator/>
      </w:r>
    </w:p>
  </w:endnote>
  <w:endnote w:type="continuationSeparator" w:id="0">
    <w:p w14:paraId="3DAA86B3" w14:textId="77777777" w:rsidR="004E431C" w:rsidRDefault="004E43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7201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D9B6A" w14:textId="77777777" w:rsidR="004E431C" w:rsidRDefault="004E431C" w:rsidP="009139A6">
      <w:r>
        <w:separator/>
      </w:r>
    </w:p>
  </w:footnote>
  <w:footnote w:type="continuationSeparator" w:id="0">
    <w:p w14:paraId="7FBC4E5F" w14:textId="77777777" w:rsidR="004E431C" w:rsidRDefault="004E431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037741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4425659" w14:textId="4B2BF1A6" w:rsidR="00EF4BF8" w:rsidRDefault="00EF4BF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0F51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0D2"/>
    <w:rsid w:val="000666E0"/>
    <w:rsid w:val="002510B7"/>
    <w:rsid w:val="00446D58"/>
    <w:rsid w:val="004C453D"/>
    <w:rsid w:val="004E431C"/>
    <w:rsid w:val="005010B4"/>
    <w:rsid w:val="005C130B"/>
    <w:rsid w:val="006E30D2"/>
    <w:rsid w:val="00826F5C"/>
    <w:rsid w:val="00885F25"/>
    <w:rsid w:val="009139A6"/>
    <w:rsid w:val="0094020F"/>
    <w:rsid w:val="009448BB"/>
    <w:rsid w:val="00987EE1"/>
    <w:rsid w:val="009A6511"/>
    <w:rsid w:val="009E158F"/>
    <w:rsid w:val="00A3176C"/>
    <w:rsid w:val="00A60C8E"/>
    <w:rsid w:val="00AE65F8"/>
    <w:rsid w:val="00B22289"/>
    <w:rsid w:val="00BA00AB"/>
    <w:rsid w:val="00C435F4"/>
    <w:rsid w:val="00CA6A58"/>
    <w:rsid w:val="00CB4ED9"/>
    <w:rsid w:val="00EB3209"/>
    <w:rsid w:val="00EF4BF8"/>
    <w:rsid w:val="00F129D8"/>
    <w:rsid w:val="00F5287F"/>
    <w:rsid w:val="00F9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226AF"/>
  <w15:chartTrackingRefBased/>
  <w15:docId w15:val="{9989E6C7-5BE6-4E66-8D6A-461ADD2C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34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9</cp:revision>
  <cp:lastPrinted>2023-03-06T12:33:00Z</cp:lastPrinted>
  <dcterms:created xsi:type="dcterms:W3CDTF">2022-08-02T19:17:00Z</dcterms:created>
  <dcterms:modified xsi:type="dcterms:W3CDTF">2023-03-06T12:33:00Z</dcterms:modified>
</cp:coreProperties>
</file>